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570" w:rsidRDefault="00533570" w:rsidP="001946CE">
      <w:pPr>
        <w:shd w:val="clear" w:color="auto" w:fill="FFFFFF"/>
        <w:ind w:firstLine="6379"/>
        <w:jc w:val="center"/>
        <w:rPr>
          <w:color w:val="000000"/>
          <w:spacing w:val="-10"/>
          <w:sz w:val="28"/>
          <w:szCs w:val="28"/>
        </w:rPr>
      </w:pPr>
    </w:p>
    <w:p w:rsidR="00533570" w:rsidRDefault="00533570" w:rsidP="001946CE">
      <w:pPr>
        <w:pStyle w:val="Heading1"/>
      </w:pPr>
      <w:r w:rsidRPr="00492D72">
        <w:t>Соглашение по охране труда</w:t>
      </w:r>
    </w:p>
    <w:p w:rsidR="00533570" w:rsidRDefault="00533570" w:rsidP="001946CE"/>
    <w:p w:rsidR="00533570" w:rsidRPr="00FA3585" w:rsidRDefault="00533570" w:rsidP="001946CE"/>
    <w:p w:rsidR="00533570" w:rsidRDefault="00533570" w:rsidP="001946CE">
      <w:pPr>
        <w:ind w:firstLine="644"/>
        <w:jc w:val="both"/>
      </w:pPr>
      <w:r w:rsidRPr="00FA3585">
        <w:t xml:space="preserve">Предметом настоящего соглашения является включение в раздел «Условия производства </w:t>
      </w:r>
      <w:r w:rsidRPr="005F6F37">
        <w:rPr>
          <w:szCs w:val="24"/>
        </w:rPr>
        <w:t xml:space="preserve">работ» договора </w:t>
      </w:r>
      <w:r>
        <w:rPr>
          <w:szCs w:val="24"/>
        </w:rPr>
        <w:t xml:space="preserve">№                                    </w:t>
      </w:r>
      <w:r w:rsidRPr="005F6F37">
        <w:rPr>
          <w:szCs w:val="24"/>
        </w:rPr>
        <w:t xml:space="preserve"> от </w:t>
      </w:r>
      <w:r>
        <w:rPr>
          <w:szCs w:val="24"/>
        </w:rPr>
        <w:t xml:space="preserve">                       </w:t>
      </w:r>
      <w:r w:rsidRPr="005F6F37">
        <w:rPr>
          <w:szCs w:val="24"/>
        </w:rPr>
        <w:t>г. следующих дополнительных условий по обеспечению</w:t>
      </w:r>
      <w:r w:rsidRPr="00FA3585">
        <w:t xml:space="preserve"> выполнения требований охраны труда:</w:t>
      </w:r>
    </w:p>
    <w:p w:rsidR="00533570" w:rsidRDefault="00533570" w:rsidP="001946CE">
      <w:pPr>
        <w:ind w:firstLine="644"/>
      </w:pPr>
    </w:p>
    <w:p w:rsidR="00533570" w:rsidRPr="00FA3585" w:rsidRDefault="00533570" w:rsidP="001946CE">
      <w:pPr>
        <w:ind w:firstLine="644"/>
      </w:pPr>
    </w:p>
    <w:p w:rsidR="00533570" w:rsidRPr="006A1894" w:rsidRDefault="00533570" w:rsidP="006A1894">
      <w:pPr>
        <w:pStyle w:val="ListParagraph"/>
        <w:numPr>
          <w:ilvl w:val="1"/>
          <w:numId w:val="5"/>
        </w:numPr>
        <w:tabs>
          <w:tab w:val="left" w:pos="1080"/>
        </w:tabs>
        <w:spacing w:before="120" w:after="120"/>
        <w:ind w:hanging="693"/>
        <w:jc w:val="both"/>
        <w:rPr>
          <w:caps/>
          <w:szCs w:val="24"/>
        </w:rPr>
      </w:pPr>
      <w:r w:rsidRPr="006A1894">
        <w:rPr>
          <w:b/>
          <w:szCs w:val="24"/>
        </w:rPr>
        <w:t>Субподрядчик</w:t>
      </w:r>
      <w:r w:rsidRPr="006A1894">
        <w:rPr>
          <w:szCs w:val="24"/>
        </w:rPr>
        <w:t xml:space="preserve"> обязуется:</w:t>
      </w:r>
    </w:p>
    <w:p w:rsidR="00533570" w:rsidRPr="006A1894" w:rsidRDefault="00533570" w:rsidP="006A1894">
      <w:pPr>
        <w:pStyle w:val="ListParagraph"/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6A1894">
        <w:rPr>
          <w:szCs w:val="24"/>
        </w:rPr>
        <w:t>Соблюдать требования охраны труда, действующие на АЭС.</w:t>
      </w:r>
    </w:p>
    <w:p w:rsidR="00533570" w:rsidRPr="00FF4FB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FF4FB2">
        <w:rPr>
          <w:szCs w:val="24"/>
        </w:rPr>
        <w:t>Обеспечить безопасное производство работ.</w:t>
      </w:r>
    </w:p>
    <w:p w:rsidR="00533570" w:rsidRPr="00FF4FB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FF4FB2">
        <w:rPr>
          <w:szCs w:val="24"/>
        </w:rPr>
        <w:t>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DC46F6">
        <w:rPr>
          <w:szCs w:val="24"/>
        </w:rPr>
        <w:t>Выполнить мероприятия по обеспечению безопасных условий труда, предусмотренных актом-допуском, нарядом-допуском и графиком совмещенных работ.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24"/>
          <w:szCs w:val="24"/>
        </w:rPr>
      </w:pPr>
      <w:r w:rsidRPr="00DC46F6">
        <w:rPr>
          <w:szCs w:val="24"/>
        </w:rPr>
        <w:t>Выполнять работы силами подготовленного и аттестованного персонала, назначить лиц, ответственных за обеспечение охраны труда; организовать допуск персонала к работам, в том числе в зонах постоянно или потенциально опасных производственных факторов.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22"/>
          <w:szCs w:val="24"/>
        </w:rPr>
      </w:pPr>
      <w:r w:rsidRPr="00DC46F6">
        <w:rPr>
          <w:szCs w:val="24"/>
        </w:rPr>
        <w:t xml:space="preserve">Обеспечить своих работников </w:t>
      </w:r>
      <w:r w:rsidRPr="00DC46F6">
        <w:rPr>
          <w:spacing w:val="-10"/>
          <w:szCs w:val="24"/>
        </w:rPr>
        <w:t>лечебно-профилактическим пита</w:t>
      </w:r>
      <w:r w:rsidRPr="00DC46F6">
        <w:rPr>
          <w:szCs w:val="24"/>
        </w:rPr>
        <w:t>нием, исправными сертифицированными средствами индивидуальной и коллек</w:t>
      </w:r>
      <w:r w:rsidRPr="00DC46F6">
        <w:rPr>
          <w:spacing w:val="-10"/>
          <w:szCs w:val="24"/>
        </w:rPr>
        <w:t xml:space="preserve">тивной защиты, спецодеждой и спецобувью при выполнении работ вне зоны контролируемого доступа на АЭС </w:t>
      </w:r>
      <w:r w:rsidRPr="00DC46F6">
        <w:rPr>
          <w:szCs w:val="24"/>
        </w:rPr>
        <w:t>и контролировать правильное их применение.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DC46F6">
        <w:rPr>
          <w:szCs w:val="24"/>
        </w:rPr>
        <w:t>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DC46F6">
        <w:rPr>
          <w:szCs w:val="24"/>
        </w:rPr>
        <w:t>Обеспечить исправное техническое состояние и безопасную эксплуатацию оборудования, электропневмоинструмента, технологической оснастки, строитель</w:t>
      </w:r>
      <w:r w:rsidRPr="00DC46F6">
        <w:rPr>
          <w:spacing w:val="-12"/>
          <w:szCs w:val="24"/>
        </w:rPr>
        <w:t>ных и монтажных машин, механизмов и приборов.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14"/>
          <w:szCs w:val="24"/>
        </w:rPr>
      </w:pPr>
      <w:r w:rsidRPr="00DC46F6">
        <w:rPr>
          <w:szCs w:val="24"/>
        </w:rPr>
        <w:t>Направлять персонал, привлекаемый для работы на оборудовании и территории действующей АЭС, для прохождения обучения по программе вводного инструк</w:t>
      </w:r>
      <w:r w:rsidRPr="00DC46F6">
        <w:rPr>
          <w:spacing w:val="-2"/>
          <w:szCs w:val="24"/>
        </w:rPr>
        <w:t>тажа в соответствующих службах АЭС.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10"/>
          <w:szCs w:val="24"/>
        </w:rPr>
      </w:pPr>
      <w:r w:rsidRPr="00DC46F6">
        <w:rPr>
          <w:szCs w:val="24"/>
        </w:rPr>
        <w:t>Обеспечить своих работников книжками индивидуальной ответственности и ор</w:t>
      </w:r>
      <w:r w:rsidRPr="00DC46F6">
        <w:rPr>
          <w:spacing w:val="-1"/>
          <w:szCs w:val="24"/>
        </w:rPr>
        <w:t>ганизовать работу в соответствии с «Положением о книжке индивидуальной от</w:t>
      </w:r>
      <w:r w:rsidRPr="00DC46F6">
        <w:rPr>
          <w:szCs w:val="24"/>
        </w:rPr>
        <w:t>ветстве</w:t>
      </w:r>
      <w:r>
        <w:rPr>
          <w:szCs w:val="24"/>
        </w:rPr>
        <w:t>нности по охране труда», если это предусмотрено на АЭС</w:t>
      </w:r>
      <w:r w:rsidRPr="00DC46F6">
        <w:rPr>
          <w:szCs w:val="24"/>
        </w:rPr>
        <w:t>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13"/>
          <w:szCs w:val="24"/>
        </w:rPr>
      </w:pPr>
      <w:r w:rsidRPr="00DC46F6">
        <w:rPr>
          <w:szCs w:val="24"/>
        </w:rPr>
        <w:t>Самостоятельно проводить аттестацию рабочих мест</w:t>
      </w:r>
      <w:r>
        <w:rPr>
          <w:szCs w:val="24"/>
        </w:rPr>
        <w:t xml:space="preserve"> по условиям труда</w:t>
      </w:r>
      <w:r w:rsidRPr="00DC46F6">
        <w:rPr>
          <w:szCs w:val="24"/>
        </w:rPr>
        <w:t>.</w:t>
      </w:r>
    </w:p>
    <w:p w:rsidR="00533570" w:rsidRPr="007D446E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color w:val="000000"/>
          <w:szCs w:val="24"/>
        </w:rPr>
      </w:pPr>
      <w:r w:rsidRPr="00DC46F6">
        <w:rPr>
          <w:szCs w:val="24"/>
        </w:rPr>
        <w:t xml:space="preserve">Обеспечить необходимые условия для проведения проверок организации работ </w:t>
      </w:r>
      <w:r w:rsidRPr="00DC46F6">
        <w:rPr>
          <w:spacing w:val="2"/>
          <w:szCs w:val="24"/>
        </w:rPr>
        <w:t xml:space="preserve">по охране труда в подразделениях </w:t>
      </w:r>
      <w:r w:rsidRPr="005970A7">
        <w:rPr>
          <w:b/>
          <w:spacing w:val="2"/>
          <w:szCs w:val="24"/>
        </w:rPr>
        <w:t>Субподрядчика</w:t>
      </w:r>
      <w:r w:rsidRPr="00DC46F6">
        <w:rPr>
          <w:spacing w:val="2"/>
          <w:szCs w:val="24"/>
        </w:rPr>
        <w:t xml:space="preserve"> комиссиями </w:t>
      </w:r>
      <w:r>
        <w:rPr>
          <w:b/>
          <w:color w:val="000000"/>
          <w:spacing w:val="2"/>
          <w:szCs w:val="24"/>
        </w:rPr>
        <w:t>П</w:t>
      </w:r>
      <w:r w:rsidRPr="007D446E">
        <w:rPr>
          <w:b/>
          <w:color w:val="000000"/>
          <w:spacing w:val="2"/>
          <w:szCs w:val="24"/>
        </w:rPr>
        <w:t>одрядчика</w:t>
      </w:r>
      <w:r w:rsidRPr="007D446E">
        <w:rPr>
          <w:color w:val="000000"/>
          <w:spacing w:val="2"/>
          <w:szCs w:val="24"/>
        </w:rPr>
        <w:t>, АЭС и Гене</w:t>
      </w:r>
      <w:r w:rsidRPr="007D446E">
        <w:rPr>
          <w:color w:val="000000"/>
          <w:spacing w:val="-2"/>
          <w:szCs w:val="24"/>
        </w:rPr>
        <w:t>ральной инспекции ОАО «Концерн  Росэнергоатом».</w:t>
      </w:r>
    </w:p>
    <w:p w:rsidR="00533570" w:rsidRPr="007D446E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color w:val="000000"/>
          <w:szCs w:val="24"/>
        </w:rPr>
      </w:pPr>
      <w:r w:rsidRPr="007D446E">
        <w:rPr>
          <w:color w:val="000000"/>
          <w:spacing w:val="1"/>
          <w:szCs w:val="24"/>
        </w:rPr>
        <w:t xml:space="preserve">Обеспечить разработку и выполнение мероприятий по устранению замечаний </w:t>
      </w:r>
      <w:r w:rsidRPr="007D446E">
        <w:rPr>
          <w:color w:val="000000"/>
          <w:szCs w:val="24"/>
        </w:rPr>
        <w:t xml:space="preserve">комиссий </w:t>
      </w:r>
      <w:r>
        <w:rPr>
          <w:b/>
          <w:color w:val="000000"/>
          <w:spacing w:val="2"/>
          <w:szCs w:val="24"/>
        </w:rPr>
        <w:t>П</w:t>
      </w:r>
      <w:r w:rsidRPr="007D446E">
        <w:rPr>
          <w:b/>
          <w:color w:val="000000"/>
          <w:spacing w:val="2"/>
          <w:szCs w:val="24"/>
        </w:rPr>
        <w:t>одрядчика</w:t>
      </w:r>
      <w:r w:rsidRPr="007D446E">
        <w:rPr>
          <w:color w:val="000000"/>
          <w:spacing w:val="2"/>
          <w:szCs w:val="24"/>
        </w:rPr>
        <w:t xml:space="preserve">, АЭС </w:t>
      </w:r>
      <w:r w:rsidRPr="007D446E">
        <w:rPr>
          <w:color w:val="000000"/>
          <w:szCs w:val="24"/>
        </w:rPr>
        <w:t>и Генеральной инспекции ОАО «Концерн Росэнергоатом».</w:t>
      </w:r>
    </w:p>
    <w:p w:rsidR="00533570" w:rsidRPr="007D446E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color w:val="000000"/>
          <w:szCs w:val="24"/>
        </w:rPr>
      </w:pPr>
      <w:r w:rsidRPr="007D446E">
        <w:rPr>
          <w:color w:val="000000"/>
          <w:szCs w:val="24"/>
        </w:rPr>
        <w:t xml:space="preserve">Обеспечить организацию и проведение Дней охраны труда по графику </w:t>
      </w:r>
      <w:r>
        <w:rPr>
          <w:b/>
          <w:color w:val="000000"/>
          <w:spacing w:val="2"/>
          <w:szCs w:val="24"/>
        </w:rPr>
        <w:t>П</w:t>
      </w:r>
      <w:r w:rsidRPr="007D446E">
        <w:rPr>
          <w:b/>
          <w:color w:val="000000"/>
          <w:spacing w:val="2"/>
          <w:szCs w:val="24"/>
        </w:rPr>
        <w:t>одрядчика</w:t>
      </w:r>
      <w:r w:rsidRPr="007D446E">
        <w:rPr>
          <w:color w:val="000000"/>
          <w:szCs w:val="24"/>
        </w:rPr>
        <w:t xml:space="preserve"> и участие своих представителей в работе итоговых совещаний.</w:t>
      </w:r>
      <w:r>
        <w:rPr>
          <w:noProof/>
        </w:rPr>
        <w:pict>
          <v:line id="_x0000_s1026" style="position:absolute;left:0;text-align:left;z-index:251658240;mso-position-horizontal-relative:text;mso-position-vertical-relative:text" from="612pt,63.25pt" to="612pt,87.7pt" strokeweight=".5pt"/>
        </w:pict>
      </w:r>
      <w:r>
        <w:rPr>
          <w:noProof/>
        </w:rPr>
        <w:pict>
          <v:line id="_x0000_s1027" style="position:absolute;left:0;text-align:left;z-index:251659264;mso-position-horizontal-relative:text;mso-position-vertical-relative:text" from="8in,30.65pt" to="8in,71.4pt" strokeweight=".5pt"/>
        </w:pict>
      </w:r>
      <w:r>
        <w:rPr>
          <w:noProof/>
        </w:rPr>
        <w:pict>
          <v:line id="_x0000_s1028" style="position:absolute;left:0;text-align:left;flip:x;z-index:251660288;mso-position-horizontal-relative:text;mso-position-vertical-relative:text" from="8in,14.35pt" to="623.7pt,63.25pt" strokeweight=".5pt"/>
        </w:pic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DC46F6">
        <w:rPr>
          <w:szCs w:val="24"/>
        </w:rPr>
        <w:t>Разработать «План мероприятий по защите рабочих в случае аварии на АЭС» на основании «Типового содержания плана мероприятий по защите персонала в случае аварии на атомной станции» НП-15-2000.</w:t>
      </w:r>
    </w:p>
    <w:p w:rsidR="00533570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DC46F6">
        <w:rPr>
          <w:szCs w:val="24"/>
        </w:rPr>
        <w:t xml:space="preserve"> Иметь удостоверения о проверке знаний (с отметкой о прохождении медицинского осмотра, права выполнения специальных работ, отметкой о проверке знаний по охране труда, противопожарной безопасности, правил радиационной безопасности).</w:t>
      </w:r>
    </w:p>
    <w:p w:rsidR="00533570" w:rsidRPr="007D446E" w:rsidRDefault="00533570" w:rsidP="006E282E">
      <w:pPr>
        <w:widowControl w:val="0"/>
        <w:numPr>
          <w:ilvl w:val="2"/>
          <w:numId w:val="5"/>
        </w:numPr>
        <w:tabs>
          <w:tab w:val="left" w:pos="1418"/>
        </w:tabs>
        <w:ind w:left="0" w:firstLine="567"/>
        <w:jc w:val="both"/>
        <w:rPr>
          <w:color w:val="000000"/>
          <w:spacing w:val="-12"/>
          <w:szCs w:val="24"/>
        </w:rPr>
      </w:pPr>
      <w:r w:rsidRPr="00DC46F6">
        <w:rPr>
          <w:szCs w:val="24"/>
        </w:rPr>
        <w:t>При постановке на индивидуальный дозиметрический контроль представить в службу радиационной безопасности</w:t>
      </w:r>
      <w:r>
        <w:rPr>
          <w:szCs w:val="24"/>
        </w:rPr>
        <w:t xml:space="preserve"> </w:t>
      </w:r>
      <w:r w:rsidRPr="007D446E">
        <w:rPr>
          <w:color w:val="000000"/>
          <w:szCs w:val="24"/>
        </w:rPr>
        <w:t xml:space="preserve">АЭС </w:t>
      </w:r>
      <w:r>
        <w:rPr>
          <w:color w:val="000000"/>
          <w:szCs w:val="24"/>
        </w:rPr>
        <w:t>официальное письмо с указанием разрешенной дозы</w:t>
      </w:r>
      <w:r w:rsidRPr="007D446E">
        <w:rPr>
          <w:color w:val="000000"/>
          <w:szCs w:val="24"/>
        </w:rPr>
        <w:t xml:space="preserve"> облучения при выполнении работ на атомной станции.</w:t>
      </w:r>
    </w:p>
    <w:p w:rsidR="00533570" w:rsidRPr="007D446E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color w:val="000000"/>
          <w:spacing w:val="-12"/>
          <w:szCs w:val="24"/>
        </w:rPr>
      </w:pPr>
      <w:r w:rsidRPr="007D446E">
        <w:rPr>
          <w:color w:val="000000"/>
          <w:szCs w:val="24"/>
        </w:rPr>
        <w:t xml:space="preserve">Сообщать в течение часа руководству </w:t>
      </w:r>
      <w:r>
        <w:rPr>
          <w:b/>
          <w:color w:val="000000"/>
          <w:szCs w:val="24"/>
        </w:rPr>
        <w:t>П</w:t>
      </w:r>
      <w:r w:rsidRPr="007D446E">
        <w:rPr>
          <w:b/>
          <w:color w:val="000000"/>
          <w:szCs w:val="24"/>
        </w:rPr>
        <w:t>одрядчика</w:t>
      </w:r>
      <w:r w:rsidRPr="007D446E">
        <w:rPr>
          <w:color w:val="000000"/>
          <w:szCs w:val="24"/>
        </w:rPr>
        <w:t xml:space="preserve"> и АЭС обо всех несчастных случаях с работниками своей организации, произошедших при выполнении работ на оборудовании и территории действующей АЭС. Направлять материалы расследования несчастного случая и приказов по результатам расследования несчастных случаев в адрес руководства </w:t>
      </w:r>
      <w:r>
        <w:rPr>
          <w:b/>
          <w:color w:val="000000"/>
          <w:szCs w:val="24"/>
        </w:rPr>
        <w:t>П</w:t>
      </w:r>
      <w:r w:rsidRPr="007D446E">
        <w:rPr>
          <w:b/>
          <w:color w:val="000000"/>
          <w:szCs w:val="24"/>
        </w:rPr>
        <w:t>одрядчика</w:t>
      </w:r>
      <w:r w:rsidRPr="007D446E">
        <w:rPr>
          <w:color w:val="000000"/>
          <w:szCs w:val="24"/>
        </w:rPr>
        <w:t xml:space="preserve"> и АЭС в семидневный срок после окончания расследования.</w:t>
      </w:r>
    </w:p>
    <w:p w:rsidR="00533570" w:rsidRPr="00DC46F6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12"/>
          <w:szCs w:val="24"/>
        </w:rPr>
      </w:pPr>
      <w:r w:rsidRPr="00DC46F6">
        <w:rPr>
          <w:szCs w:val="24"/>
        </w:rPr>
        <w:t xml:space="preserve">Докладывать на совместных совещаниях по результатам Дней охраны труда аналитический обзор нарушений правил охраны труда, допущенных работниками </w:t>
      </w:r>
      <w:r w:rsidRPr="005970A7">
        <w:rPr>
          <w:b/>
          <w:szCs w:val="24"/>
        </w:rPr>
        <w:t>Субподрядчика</w:t>
      </w:r>
      <w:r w:rsidRPr="00DC46F6">
        <w:rPr>
          <w:szCs w:val="24"/>
        </w:rPr>
        <w:t>, с выявлением причин «Почему данное нарушение не было предотвращено».</w:t>
      </w:r>
    </w:p>
    <w:p w:rsidR="00533570" w:rsidRPr="000A6B0E" w:rsidRDefault="00533570" w:rsidP="006A1894">
      <w:pPr>
        <w:widowControl w:val="0"/>
        <w:numPr>
          <w:ilvl w:val="1"/>
          <w:numId w:val="5"/>
        </w:numPr>
        <w:tabs>
          <w:tab w:val="left" w:pos="1134"/>
        </w:tabs>
        <w:spacing w:before="120" w:after="120"/>
        <w:ind w:left="0" w:firstLine="567"/>
        <w:jc w:val="both"/>
        <w:rPr>
          <w:spacing w:val="-12"/>
          <w:sz w:val="23"/>
          <w:szCs w:val="23"/>
        </w:rPr>
      </w:pPr>
      <w:r>
        <w:rPr>
          <w:b/>
          <w:szCs w:val="24"/>
        </w:rPr>
        <w:t>П</w:t>
      </w:r>
      <w:r w:rsidRPr="000A6B0E">
        <w:rPr>
          <w:b/>
          <w:szCs w:val="24"/>
        </w:rPr>
        <w:t>одрядчик</w:t>
      </w:r>
      <w:r w:rsidRPr="000A6B0E">
        <w:rPr>
          <w:szCs w:val="24"/>
        </w:rPr>
        <w:t xml:space="preserve"> </w:t>
      </w:r>
      <w:r w:rsidRPr="00492D72">
        <w:rPr>
          <w:sz w:val="23"/>
          <w:szCs w:val="23"/>
        </w:rPr>
        <w:t>обязуется</w:t>
      </w:r>
      <w:r w:rsidRPr="00492D72">
        <w:rPr>
          <w:spacing w:val="-12"/>
          <w:sz w:val="23"/>
          <w:szCs w:val="23"/>
        </w:rPr>
        <w:t>:</w:t>
      </w:r>
    </w:p>
    <w:p w:rsidR="00533570" w:rsidRPr="007D446E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color w:val="000000"/>
          <w:spacing w:val="-7"/>
          <w:szCs w:val="24"/>
        </w:rPr>
      </w:pPr>
      <w:r>
        <w:rPr>
          <w:noProof/>
        </w:rPr>
        <w:pict>
          <v:line id="_x0000_s1029" style="position:absolute;left:0;text-align:left;z-index:251661312" from="588pt,13.85pt" to="588pt,38.3pt" strokeweight=".5pt"/>
        </w:pict>
      </w:r>
      <w:r w:rsidRPr="007D446E">
        <w:rPr>
          <w:color w:val="000000"/>
          <w:szCs w:val="24"/>
        </w:rPr>
        <w:t xml:space="preserve">Обеспечить определение в нарядах-допусках границы производственных территорий, участков работ и рабочих мест, предоставляемых </w:t>
      </w:r>
      <w:r w:rsidRPr="007D446E">
        <w:rPr>
          <w:b/>
          <w:color w:val="000000"/>
          <w:szCs w:val="24"/>
        </w:rPr>
        <w:t>Субподрядчику</w:t>
      </w:r>
      <w:r w:rsidRPr="007D446E">
        <w:rPr>
          <w:color w:val="000000"/>
          <w:szCs w:val="24"/>
        </w:rPr>
        <w:t xml:space="preserve"> для производства договорных  работ.</w:t>
      </w:r>
      <w:r>
        <w:rPr>
          <w:noProof/>
        </w:rPr>
        <w:pict>
          <v:line id="_x0000_s1030" style="position:absolute;left:0;text-align:left;z-index:251662336;mso-position-horizontal-relative:text;mso-position-vertical-relative:text" from="624pt,-33.25pt" to="624pt,-8.8pt" strokeweight=".5pt"/>
        </w:pict>
      </w:r>
    </w:p>
    <w:p w:rsidR="00533570" w:rsidRPr="0090316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2"/>
          <w:szCs w:val="24"/>
        </w:rPr>
      </w:pPr>
      <w:r w:rsidRPr="00903162">
        <w:rPr>
          <w:szCs w:val="24"/>
        </w:rPr>
        <w:t xml:space="preserve">Обеспечить подготовку действующего оборудования к работам </w:t>
      </w:r>
      <w:r w:rsidRPr="00903162">
        <w:rPr>
          <w:b/>
          <w:szCs w:val="24"/>
        </w:rPr>
        <w:t>Субподрядчика</w:t>
      </w:r>
      <w:r w:rsidRPr="00903162">
        <w:rPr>
          <w:szCs w:val="24"/>
        </w:rPr>
        <w:t xml:space="preserve"> на </w:t>
      </w:r>
      <w:r w:rsidRPr="00903162">
        <w:rPr>
          <w:spacing w:val="-2"/>
          <w:szCs w:val="24"/>
        </w:rPr>
        <w:t>нем или вблизи его на территории подразделений АЭС.</w:t>
      </w:r>
    </w:p>
    <w:p w:rsidR="00533570" w:rsidRPr="0090316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pacing w:val="-2"/>
          <w:szCs w:val="24"/>
        </w:rPr>
      </w:pPr>
      <w:r w:rsidRPr="00903162">
        <w:rPr>
          <w:szCs w:val="24"/>
        </w:rPr>
        <w:t xml:space="preserve">Обеспечить допуск персонала </w:t>
      </w:r>
      <w:r w:rsidRPr="00903162">
        <w:rPr>
          <w:b/>
          <w:szCs w:val="24"/>
        </w:rPr>
        <w:t>Субподрядчика</w:t>
      </w:r>
      <w:r w:rsidRPr="00903162">
        <w:rPr>
          <w:szCs w:val="24"/>
        </w:rPr>
        <w:t xml:space="preserve"> к работам в зоне действия оборудова</w:t>
      </w:r>
      <w:r w:rsidRPr="00903162">
        <w:rPr>
          <w:spacing w:val="-2"/>
          <w:szCs w:val="24"/>
        </w:rPr>
        <w:t>ния или вблизи его.</w:t>
      </w:r>
    </w:p>
    <w:p w:rsidR="00533570" w:rsidRPr="007D446E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color w:val="000000"/>
          <w:spacing w:val="-5"/>
          <w:szCs w:val="24"/>
        </w:rPr>
      </w:pPr>
      <w:r w:rsidRPr="007D446E">
        <w:rPr>
          <w:color w:val="000000"/>
          <w:szCs w:val="24"/>
        </w:rPr>
        <w:t xml:space="preserve">Обеспечить проведение инструктажа руководителей, производителей работ </w:t>
      </w:r>
      <w:r w:rsidRPr="007D446E">
        <w:rPr>
          <w:b/>
          <w:color w:val="000000"/>
          <w:szCs w:val="24"/>
        </w:rPr>
        <w:t>Субподрядчика</w:t>
      </w:r>
      <w:r w:rsidRPr="007D446E">
        <w:rPr>
          <w:color w:val="000000"/>
          <w:szCs w:val="24"/>
        </w:rPr>
        <w:t xml:space="preserve"> при допуске к работам в подразделениях АЭС.</w:t>
      </w:r>
    </w:p>
    <w:p w:rsidR="00533570" w:rsidRPr="0090316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7D446E">
        <w:rPr>
          <w:color w:val="000000"/>
          <w:szCs w:val="24"/>
        </w:rPr>
        <w:t>Обеспечить своевременное отключение (включение) оборудования и коммуника</w:t>
      </w:r>
      <w:r w:rsidRPr="007D446E">
        <w:rPr>
          <w:color w:val="000000"/>
          <w:spacing w:val="-1"/>
          <w:szCs w:val="24"/>
        </w:rPr>
        <w:t>ций, поддержание установленных режимов их работы для обеспечения безопас</w:t>
      </w:r>
      <w:r w:rsidRPr="007D446E">
        <w:rPr>
          <w:color w:val="000000"/>
          <w:szCs w:val="24"/>
        </w:rPr>
        <w:t xml:space="preserve">ного производства работ </w:t>
      </w:r>
      <w:r w:rsidRPr="007D446E">
        <w:rPr>
          <w:b/>
          <w:color w:val="000000"/>
          <w:szCs w:val="24"/>
        </w:rPr>
        <w:t>Субподрядчиком</w:t>
      </w:r>
      <w:r w:rsidRPr="00903162">
        <w:rPr>
          <w:b/>
          <w:szCs w:val="24"/>
        </w:rPr>
        <w:t>.</w:t>
      </w:r>
    </w:p>
    <w:p w:rsidR="00533570" w:rsidRPr="0090316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03162">
        <w:rPr>
          <w:szCs w:val="24"/>
        </w:rPr>
        <w:t xml:space="preserve">Предоставить проектно-техническую и другую документацию для производства </w:t>
      </w:r>
      <w:r w:rsidRPr="00903162">
        <w:rPr>
          <w:spacing w:val="-2"/>
          <w:szCs w:val="24"/>
        </w:rPr>
        <w:t xml:space="preserve">работ </w:t>
      </w:r>
      <w:r w:rsidRPr="00903162">
        <w:rPr>
          <w:b/>
          <w:spacing w:val="-2"/>
          <w:szCs w:val="24"/>
        </w:rPr>
        <w:t>Субподрядчиком.</w:t>
      </w:r>
    </w:p>
    <w:p w:rsidR="00533570" w:rsidRPr="0090316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7D446E">
        <w:rPr>
          <w:color w:val="000000"/>
          <w:szCs w:val="24"/>
        </w:rPr>
        <w:t xml:space="preserve">Обеспечить </w:t>
      </w:r>
      <w:r w:rsidRPr="007D446E">
        <w:rPr>
          <w:color w:val="000000"/>
          <w:spacing w:val="-1"/>
          <w:szCs w:val="24"/>
        </w:rPr>
        <w:t xml:space="preserve">обучение по программе вводного инструктажа в соответствующих службах АЭС привлекаемого персонала </w:t>
      </w:r>
      <w:r w:rsidRPr="007D446E">
        <w:rPr>
          <w:b/>
          <w:color w:val="000000"/>
          <w:spacing w:val="-1"/>
          <w:szCs w:val="24"/>
        </w:rPr>
        <w:t>Субподрядчика</w:t>
      </w:r>
      <w:r w:rsidRPr="007D446E">
        <w:rPr>
          <w:color w:val="000000"/>
          <w:spacing w:val="-1"/>
          <w:szCs w:val="24"/>
        </w:rPr>
        <w:t xml:space="preserve"> и провести проверку</w:t>
      </w:r>
      <w:r w:rsidRPr="00903162">
        <w:rPr>
          <w:spacing w:val="-1"/>
          <w:szCs w:val="24"/>
        </w:rPr>
        <w:t xml:space="preserve"> знаний по действующим на АЭС нормативным документам по охране труда.</w:t>
      </w:r>
    </w:p>
    <w:p w:rsidR="00533570" w:rsidRPr="00903162" w:rsidRDefault="00533570" w:rsidP="006A1894">
      <w:pPr>
        <w:widowControl w:val="0"/>
        <w:numPr>
          <w:ilvl w:val="2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03162">
        <w:rPr>
          <w:spacing w:val="-1"/>
          <w:szCs w:val="24"/>
        </w:rPr>
        <w:t xml:space="preserve">Обеспечить персонал </w:t>
      </w:r>
      <w:r w:rsidRPr="00903162">
        <w:rPr>
          <w:b/>
          <w:spacing w:val="-1"/>
          <w:szCs w:val="24"/>
        </w:rPr>
        <w:t>Субподрядчика</w:t>
      </w:r>
      <w:r w:rsidRPr="00903162">
        <w:rPr>
          <w:spacing w:val="-1"/>
          <w:szCs w:val="24"/>
        </w:rPr>
        <w:t xml:space="preserve"> исправными средствами индивидуальной и коллективной защиты, спецодеждой и спецобувью при выполнении работ в зоне контролируемого доступа на АЭС.</w:t>
      </w:r>
    </w:p>
    <w:p w:rsidR="00533570" w:rsidRDefault="00533570" w:rsidP="006A1894">
      <w:pPr>
        <w:widowControl w:val="0"/>
        <w:tabs>
          <w:tab w:val="num" w:pos="504"/>
          <w:tab w:val="left" w:pos="1134"/>
        </w:tabs>
        <w:ind w:firstLine="567"/>
        <w:jc w:val="both"/>
        <w:rPr>
          <w:color w:val="FF0000"/>
          <w:spacing w:val="-1"/>
          <w:szCs w:val="24"/>
        </w:rPr>
      </w:pPr>
    </w:p>
    <w:p w:rsidR="00533570" w:rsidRDefault="00533570" w:rsidP="001946CE">
      <w:pPr>
        <w:widowControl w:val="0"/>
        <w:tabs>
          <w:tab w:val="num" w:pos="504"/>
        </w:tabs>
        <w:ind w:firstLine="644"/>
        <w:jc w:val="both"/>
        <w:rPr>
          <w:color w:val="FF0000"/>
          <w:spacing w:val="-1"/>
          <w:szCs w:val="24"/>
        </w:rPr>
      </w:pPr>
    </w:p>
    <w:p w:rsidR="00533570" w:rsidRPr="008A3F8B" w:rsidRDefault="00533570" w:rsidP="00AE2A26">
      <w:pPr>
        <w:widowControl w:val="0"/>
        <w:spacing w:line="300" w:lineRule="auto"/>
        <w:ind w:left="360" w:right="178"/>
        <w:jc w:val="both"/>
      </w:pPr>
      <w:r w:rsidRPr="008A3F8B">
        <w:rPr>
          <w:b/>
        </w:rPr>
        <w:t>ПОДРЯДЧИК</w:t>
      </w:r>
      <w:r w:rsidRPr="008A3F8B">
        <w:t>:</w:t>
      </w:r>
      <w:r w:rsidRPr="008A3F8B">
        <w:rPr>
          <w:b/>
        </w:rPr>
        <w:tab/>
      </w:r>
      <w:r w:rsidRPr="008A3F8B">
        <w:rPr>
          <w:b/>
        </w:rPr>
        <w:tab/>
      </w:r>
      <w:r w:rsidRPr="008A3F8B">
        <w:rPr>
          <w:b/>
        </w:rPr>
        <w:tab/>
      </w:r>
      <w:r w:rsidRPr="008A3F8B">
        <w:rPr>
          <w:b/>
        </w:rPr>
        <w:tab/>
      </w:r>
      <w:r w:rsidRPr="008A3F8B">
        <w:rPr>
          <w:b/>
        </w:rPr>
        <w:tab/>
      </w:r>
      <w:r>
        <w:rPr>
          <w:b/>
        </w:rPr>
        <w:t xml:space="preserve">       </w:t>
      </w:r>
      <w:r w:rsidRPr="008A3F8B">
        <w:rPr>
          <w:b/>
        </w:rPr>
        <w:t>СУБПОДРЯДЧИК</w:t>
      </w:r>
      <w:r w:rsidRPr="008A3F8B">
        <w:t>:</w:t>
      </w:r>
    </w:p>
    <w:p w:rsidR="00533570" w:rsidRPr="008A3F8B" w:rsidRDefault="00533570" w:rsidP="00AE2A26">
      <w:pPr>
        <w:widowControl w:val="0"/>
        <w:spacing w:line="300" w:lineRule="auto"/>
        <w:ind w:left="360" w:right="178"/>
        <w:jc w:val="both"/>
        <w:rPr>
          <w:b/>
        </w:rPr>
      </w:pPr>
    </w:p>
    <w:p w:rsidR="00533570" w:rsidRDefault="00533570" w:rsidP="00AE2A26">
      <w:pPr>
        <w:widowControl w:val="0"/>
        <w:spacing w:line="300" w:lineRule="auto"/>
        <w:ind w:left="72" w:right="178" w:firstLine="288"/>
      </w:pPr>
      <w:r>
        <w:t xml:space="preserve">Генеральный директор                                              </w:t>
      </w:r>
    </w:p>
    <w:p w:rsidR="00533570" w:rsidRDefault="00533570" w:rsidP="00AE2A26">
      <w:pPr>
        <w:widowControl w:val="0"/>
        <w:spacing w:line="300" w:lineRule="auto"/>
        <w:ind w:left="72" w:right="178" w:firstLine="288"/>
      </w:pPr>
      <w:r>
        <w:t xml:space="preserve">ООО «ВдМУ»                                                             </w:t>
      </w:r>
    </w:p>
    <w:p w:rsidR="00533570" w:rsidRPr="008A05A8" w:rsidRDefault="00533570" w:rsidP="00AE2A26">
      <w:pPr>
        <w:widowControl w:val="0"/>
        <w:spacing w:line="300" w:lineRule="auto"/>
        <w:ind w:left="72" w:right="178" w:firstLine="288"/>
      </w:pPr>
      <w:r w:rsidRPr="008A05A8">
        <w:tab/>
        <w:t xml:space="preserve"> </w:t>
      </w:r>
    </w:p>
    <w:p w:rsidR="00533570" w:rsidRPr="00EE7BC1" w:rsidRDefault="00533570" w:rsidP="00AE2A26">
      <w:pPr>
        <w:widowControl w:val="0"/>
        <w:spacing w:line="300" w:lineRule="auto"/>
        <w:ind w:left="72" w:right="178" w:firstLine="288"/>
      </w:pPr>
      <w:r w:rsidRPr="00EE7BC1">
        <w:t>_______________</w:t>
      </w:r>
      <w:r>
        <w:t>_А.Н.Горемыкин</w:t>
      </w:r>
      <w:r>
        <w:tab/>
      </w:r>
      <w:r>
        <w:tab/>
        <w:t xml:space="preserve">          </w:t>
      </w:r>
      <w:r w:rsidRPr="00EE7BC1">
        <w:t>_____________</w:t>
      </w:r>
      <w:r>
        <w:t>____</w:t>
      </w:r>
    </w:p>
    <w:p w:rsidR="00533570" w:rsidRPr="008A05A8" w:rsidRDefault="00533570" w:rsidP="00AE2A26">
      <w:pPr>
        <w:widowControl w:val="0"/>
        <w:spacing w:line="300" w:lineRule="auto"/>
        <w:ind w:left="72" w:right="178" w:firstLine="288"/>
      </w:pPr>
    </w:p>
    <w:p w:rsidR="00533570" w:rsidRPr="008A05A8" w:rsidRDefault="00533570" w:rsidP="00AE2A26">
      <w:pPr>
        <w:widowControl w:val="0"/>
        <w:spacing w:line="300" w:lineRule="auto"/>
        <w:ind w:left="72" w:right="178" w:firstLine="288"/>
      </w:pPr>
      <w:r w:rsidRPr="008A05A8">
        <w:t>«____»____________20___г.</w:t>
      </w:r>
      <w:r w:rsidRPr="008A05A8">
        <w:tab/>
      </w:r>
      <w:r w:rsidRPr="008A05A8">
        <w:tab/>
      </w:r>
      <w:r w:rsidRPr="008A05A8">
        <w:tab/>
      </w:r>
      <w:r w:rsidRPr="008A05A8">
        <w:tab/>
        <w:t>«____»____________20___г.</w:t>
      </w:r>
    </w:p>
    <w:p w:rsidR="00533570" w:rsidRDefault="00533570" w:rsidP="001946CE">
      <w:pPr>
        <w:widowControl w:val="0"/>
        <w:tabs>
          <w:tab w:val="num" w:pos="504"/>
        </w:tabs>
        <w:ind w:firstLine="644"/>
        <w:jc w:val="both"/>
        <w:rPr>
          <w:color w:val="FF0000"/>
          <w:spacing w:val="-1"/>
          <w:szCs w:val="24"/>
        </w:rPr>
      </w:pPr>
    </w:p>
    <w:p w:rsidR="00533570" w:rsidRPr="002C4F2D" w:rsidRDefault="00533570" w:rsidP="003B6862">
      <w:pPr>
        <w:tabs>
          <w:tab w:val="left" w:pos="1740"/>
        </w:tabs>
        <w:spacing w:line="276" w:lineRule="auto"/>
        <w:rPr>
          <w:color w:val="FF0000"/>
          <w:szCs w:val="24"/>
        </w:rPr>
      </w:pPr>
    </w:p>
    <w:sectPr w:rsidR="00533570" w:rsidRPr="002C4F2D" w:rsidSect="00055115">
      <w:headerReference w:type="default" r:id="rId7"/>
      <w:headerReference w:type="first" r:id="rId8"/>
      <w:pgSz w:w="11906" w:h="16838"/>
      <w:pgMar w:top="1389" w:right="737" w:bottom="1134" w:left="1276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570" w:rsidRDefault="00533570" w:rsidP="00FA3585">
      <w:r>
        <w:separator/>
      </w:r>
    </w:p>
  </w:endnote>
  <w:endnote w:type="continuationSeparator" w:id="1">
    <w:p w:rsidR="00533570" w:rsidRDefault="00533570" w:rsidP="00FA3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570" w:rsidRDefault="00533570" w:rsidP="00FA3585">
      <w:r>
        <w:separator/>
      </w:r>
    </w:p>
  </w:footnote>
  <w:footnote w:type="continuationSeparator" w:id="1">
    <w:p w:rsidR="00533570" w:rsidRDefault="00533570" w:rsidP="00FA3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70" w:rsidRDefault="00533570" w:rsidP="00AF7AA1">
    <w:pPr>
      <w:pStyle w:val="Header"/>
      <w:jc w:val="center"/>
      <w:rPr>
        <w:sz w:val="20"/>
      </w:rPr>
    </w:pPr>
    <w:r>
      <w:rPr>
        <w:sz w:val="20"/>
      </w:rPr>
      <w:t xml:space="preserve">                                                   </w:t>
    </w:r>
    <w:r w:rsidRPr="005D0582">
      <w:rPr>
        <w:sz w:val="20"/>
      </w:rPr>
      <w:t xml:space="preserve">Приложение № </w:t>
    </w:r>
    <w:r>
      <w:rPr>
        <w:sz w:val="20"/>
      </w:rPr>
      <w:t>4</w:t>
    </w:r>
    <w:r w:rsidRPr="005D0582">
      <w:rPr>
        <w:sz w:val="20"/>
      </w:rPr>
      <w:t xml:space="preserve"> к договору №</w:t>
    </w:r>
    <w:r>
      <w:rPr>
        <w:sz w:val="20"/>
      </w:rPr>
      <w:t xml:space="preserve"> </w:t>
    </w:r>
  </w:p>
  <w:p w:rsidR="00533570" w:rsidRPr="005D0582" w:rsidRDefault="00533570" w:rsidP="00AF7AA1">
    <w:pPr>
      <w:pStyle w:val="Header"/>
      <w:jc w:val="center"/>
      <w:rPr>
        <w:sz w:val="20"/>
      </w:rPr>
    </w:pPr>
    <w:r>
      <w:rPr>
        <w:sz w:val="20"/>
      </w:rPr>
      <w:t xml:space="preserve">                                                                                                                                        от                                   г.</w:t>
    </w:r>
  </w:p>
  <w:p w:rsidR="00533570" w:rsidRPr="00055115" w:rsidRDefault="00533570" w:rsidP="000551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70" w:rsidRDefault="00533570" w:rsidP="00514842">
    <w:pPr>
      <w:pStyle w:val="Header"/>
      <w:jc w:val="right"/>
      <w:rPr>
        <w:sz w:val="20"/>
      </w:rPr>
    </w:pPr>
    <w:r w:rsidRPr="005D0582">
      <w:rPr>
        <w:sz w:val="20"/>
      </w:rPr>
      <w:t>Приложение № 1 к договору №</w:t>
    </w:r>
    <w:r>
      <w:rPr>
        <w:sz w:val="20"/>
      </w:rPr>
      <w:t xml:space="preserve"> Д/15/2011-31/17/206 </w:t>
    </w:r>
  </w:p>
  <w:p w:rsidR="00533570" w:rsidRPr="005D0582" w:rsidRDefault="00533570" w:rsidP="00514842">
    <w:pPr>
      <w:pStyle w:val="Header"/>
      <w:jc w:val="right"/>
      <w:rPr>
        <w:sz w:val="20"/>
      </w:rPr>
    </w:pPr>
    <w:r>
      <w:rPr>
        <w:sz w:val="20"/>
      </w:rPr>
      <w:t xml:space="preserve"> от  21.11.22011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F46AB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C9270DB"/>
    <w:multiLevelType w:val="multilevel"/>
    <w:tmpl w:val="8500B14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  <w:b w:val="0"/>
        <w:spacing w:val="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  <w:b/>
      </w:rPr>
    </w:lvl>
  </w:abstractNum>
  <w:abstractNum w:abstractNumId="2">
    <w:nsid w:val="4C406D6A"/>
    <w:multiLevelType w:val="multilevel"/>
    <w:tmpl w:val="98BE3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5FC858FE"/>
    <w:multiLevelType w:val="multilevel"/>
    <w:tmpl w:val="D4729F30"/>
    <w:lvl w:ilvl="0">
      <w:start w:val="1"/>
      <w:numFmt w:val="decimal"/>
      <w:lvlText w:val="%1."/>
      <w:lvlJc w:val="left"/>
      <w:pPr>
        <w:tabs>
          <w:tab w:val="num" w:pos="454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57"/>
        </w:tabs>
        <w:ind w:left="90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2E6"/>
    <w:rsid w:val="00031B76"/>
    <w:rsid w:val="00055115"/>
    <w:rsid w:val="00081D3D"/>
    <w:rsid w:val="000A6B0E"/>
    <w:rsid w:val="0010412B"/>
    <w:rsid w:val="00184DC9"/>
    <w:rsid w:val="0019108E"/>
    <w:rsid w:val="001946CE"/>
    <w:rsid w:val="001C37E5"/>
    <w:rsid w:val="001C4F7A"/>
    <w:rsid w:val="0024544B"/>
    <w:rsid w:val="00267BDA"/>
    <w:rsid w:val="002C4F2D"/>
    <w:rsid w:val="002E2B80"/>
    <w:rsid w:val="0030175A"/>
    <w:rsid w:val="003A1C5C"/>
    <w:rsid w:val="003B6862"/>
    <w:rsid w:val="003C2447"/>
    <w:rsid w:val="003C7154"/>
    <w:rsid w:val="003D54B9"/>
    <w:rsid w:val="00403898"/>
    <w:rsid w:val="004322FB"/>
    <w:rsid w:val="004364D6"/>
    <w:rsid w:val="00450E0C"/>
    <w:rsid w:val="00464491"/>
    <w:rsid w:val="00492D72"/>
    <w:rsid w:val="004B3BAB"/>
    <w:rsid w:val="004D0A7D"/>
    <w:rsid w:val="004E1026"/>
    <w:rsid w:val="005055E8"/>
    <w:rsid w:val="00514470"/>
    <w:rsid w:val="00514842"/>
    <w:rsid w:val="005307B7"/>
    <w:rsid w:val="00533570"/>
    <w:rsid w:val="00543CAA"/>
    <w:rsid w:val="005447F9"/>
    <w:rsid w:val="005804EB"/>
    <w:rsid w:val="00590722"/>
    <w:rsid w:val="005970A7"/>
    <w:rsid w:val="005D0582"/>
    <w:rsid w:val="005D296B"/>
    <w:rsid w:val="005F42EA"/>
    <w:rsid w:val="005F6F37"/>
    <w:rsid w:val="00603331"/>
    <w:rsid w:val="00620FD8"/>
    <w:rsid w:val="00644507"/>
    <w:rsid w:val="00645A9D"/>
    <w:rsid w:val="00662B18"/>
    <w:rsid w:val="006A1894"/>
    <w:rsid w:val="006B62A9"/>
    <w:rsid w:val="006C6B1B"/>
    <w:rsid w:val="006D1B2B"/>
    <w:rsid w:val="006E282E"/>
    <w:rsid w:val="007575EF"/>
    <w:rsid w:val="007D446E"/>
    <w:rsid w:val="007D48D3"/>
    <w:rsid w:val="007F105E"/>
    <w:rsid w:val="00801313"/>
    <w:rsid w:val="00804F2C"/>
    <w:rsid w:val="0080542B"/>
    <w:rsid w:val="00866120"/>
    <w:rsid w:val="00884A24"/>
    <w:rsid w:val="008A05A8"/>
    <w:rsid w:val="008A3F8B"/>
    <w:rsid w:val="008A4383"/>
    <w:rsid w:val="008C7969"/>
    <w:rsid w:val="008F664D"/>
    <w:rsid w:val="00903162"/>
    <w:rsid w:val="009236DE"/>
    <w:rsid w:val="00936ECA"/>
    <w:rsid w:val="00943D4C"/>
    <w:rsid w:val="00994F55"/>
    <w:rsid w:val="009D02E6"/>
    <w:rsid w:val="009F2D6F"/>
    <w:rsid w:val="00A020D0"/>
    <w:rsid w:val="00A137FB"/>
    <w:rsid w:val="00A92276"/>
    <w:rsid w:val="00A9725A"/>
    <w:rsid w:val="00AE2A26"/>
    <w:rsid w:val="00AF7AA1"/>
    <w:rsid w:val="00B11040"/>
    <w:rsid w:val="00B20816"/>
    <w:rsid w:val="00B41063"/>
    <w:rsid w:val="00B668C6"/>
    <w:rsid w:val="00B7632F"/>
    <w:rsid w:val="00B875E5"/>
    <w:rsid w:val="00BB6689"/>
    <w:rsid w:val="00C0542B"/>
    <w:rsid w:val="00C16E4F"/>
    <w:rsid w:val="00C331AD"/>
    <w:rsid w:val="00C7758E"/>
    <w:rsid w:val="00CE4387"/>
    <w:rsid w:val="00CE5CD1"/>
    <w:rsid w:val="00CF1575"/>
    <w:rsid w:val="00CF1C7F"/>
    <w:rsid w:val="00CF57C9"/>
    <w:rsid w:val="00D132B8"/>
    <w:rsid w:val="00D26D00"/>
    <w:rsid w:val="00D41B2B"/>
    <w:rsid w:val="00DB3004"/>
    <w:rsid w:val="00DC46F6"/>
    <w:rsid w:val="00DF5A7E"/>
    <w:rsid w:val="00E253C8"/>
    <w:rsid w:val="00E679CF"/>
    <w:rsid w:val="00EC6F39"/>
    <w:rsid w:val="00EE07C8"/>
    <w:rsid w:val="00EE18A2"/>
    <w:rsid w:val="00EE7BC1"/>
    <w:rsid w:val="00F621F1"/>
    <w:rsid w:val="00FA3585"/>
    <w:rsid w:val="00FF4FB2"/>
    <w:rsid w:val="00FF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E6"/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2D72"/>
    <w:pPr>
      <w:keepNext/>
      <w:shd w:val="clear" w:color="auto" w:fill="FFFFFF"/>
      <w:jc w:val="center"/>
      <w:outlineLvl w:val="0"/>
    </w:pPr>
    <w:rPr>
      <w:color w:val="000000"/>
      <w:spacing w:val="-1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2D72"/>
    <w:rPr>
      <w:rFonts w:ascii="Times New Roman" w:hAnsi="Times New Roman" w:cs="Times New Roman"/>
      <w:color w:val="000000"/>
      <w:spacing w:val="-10"/>
      <w:sz w:val="28"/>
      <w:szCs w:val="28"/>
      <w:shd w:val="clear" w:color="auto" w:fill="FFFFFF"/>
      <w:lang w:eastAsia="ru-RU"/>
    </w:rPr>
  </w:style>
  <w:style w:type="paragraph" w:styleId="ListNumber">
    <w:name w:val="List Number"/>
    <w:basedOn w:val="Normal"/>
    <w:uiPriority w:val="99"/>
    <w:semiHidden/>
    <w:rsid w:val="00492D72"/>
    <w:pPr>
      <w:widowControl w:val="0"/>
      <w:tabs>
        <w:tab w:val="num" w:pos="1440"/>
      </w:tabs>
      <w:spacing w:before="240"/>
      <w:ind w:left="1440" w:right="284" w:hanging="720"/>
      <w:jc w:val="both"/>
    </w:pPr>
    <w:rPr>
      <w:sz w:val="28"/>
      <w:szCs w:val="24"/>
    </w:rPr>
  </w:style>
  <w:style w:type="paragraph" w:customStyle="1" w:styleId="a">
    <w:name w:val="Основной стиль текста"/>
    <w:link w:val="a0"/>
    <w:autoRedefine/>
    <w:uiPriority w:val="99"/>
    <w:rsid w:val="00B11040"/>
    <w:pPr>
      <w:widowControl w:val="0"/>
      <w:ind w:left="567" w:right="284"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0">
    <w:name w:val="Основной стиль текста Знак"/>
    <w:basedOn w:val="DefaultParagraphFont"/>
    <w:link w:val="a"/>
    <w:uiPriority w:val="99"/>
    <w:locked/>
    <w:rsid w:val="00B11040"/>
    <w:rPr>
      <w:rFonts w:ascii="Times New Roman" w:hAnsi="Times New Roman" w:cs="Times New Roman"/>
      <w:snapToGrid w:val="0"/>
      <w:sz w:val="28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FA358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A3585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A358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3585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6A18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75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782</Words>
  <Characters>4458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по охране труда</dc:title>
  <dc:subject/>
  <dc:creator>arhipova</dc:creator>
  <cp:keywords/>
  <dc:description/>
  <cp:lastModifiedBy>vdmu1162</cp:lastModifiedBy>
  <cp:revision>3</cp:revision>
  <cp:lastPrinted>2011-03-11T11:48:00Z</cp:lastPrinted>
  <dcterms:created xsi:type="dcterms:W3CDTF">2011-12-06T09:02:00Z</dcterms:created>
  <dcterms:modified xsi:type="dcterms:W3CDTF">2011-12-06T09:03:00Z</dcterms:modified>
</cp:coreProperties>
</file>